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1EE" w:rsidRDefault="000B31EE" w:rsidP="00D478C3">
      <w:pPr>
        <w:pStyle w:val="NoSpacing"/>
        <w:jc w:val="center"/>
        <w:rPr>
          <w:rFonts w:ascii="Comic Sans MS" w:hAnsi="Comic Sans MS"/>
          <w:b/>
          <w:sz w:val="20"/>
          <w:szCs w:val="20"/>
        </w:rPr>
      </w:pPr>
      <w:r w:rsidRPr="00D478C3">
        <w:rPr>
          <w:rFonts w:ascii="Comic Sans MS" w:hAnsi="Comic Sans MS"/>
          <w:b/>
          <w:sz w:val="20"/>
          <w:szCs w:val="20"/>
        </w:rPr>
        <w:t>MİLLÎ EĞİTİM BAKANLIĞI O</w:t>
      </w:r>
      <w:r>
        <w:rPr>
          <w:rFonts w:ascii="Comic Sans MS" w:hAnsi="Comic Sans MS"/>
          <w:b/>
          <w:sz w:val="20"/>
          <w:szCs w:val="20"/>
        </w:rPr>
        <w:t>KUL ÖNCESİ EĞİTİM PROGRAMI OCAK</w:t>
      </w:r>
      <w:r w:rsidRPr="00D478C3">
        <w:rPr>
          <w:rFonts w:ascii="Comic Sans MS" w:hAnsi="Comic Sans MS"/>
          <w:b/>
          <w:sz w:val="20"/>
          <w:szCs w:val="20"/>
        </w:rPr>
        <w:t xml:space="preserve"> AYI EĞİTİM PLANI</w:t>
      </w:r>
    </w:p>
    <w:p w:rsidR="000B31EE" w:rsidRDefault="000B31EE" w:rsidP="00D478C3">
      <w:pPr>
        <w:pStyle w:val="NoSpacing"/>
        <w:rPr>
          <w:rFonts w:ascii="Comic Sans MS" w:hAnsi="Comic Sans MS"/>
          <w:b/>
          <w:sz w:val="20"/>
          <w:szCs w:val="20"/>
        </w:rPr>
      </w:pPr>
      <w:r w:rsidRPr="00D478C3">
        <w:rPr>
          <w:rFonts w:ascii="Comic Sans MS" w:hAnsi="Comic Sans MS"/>
          <w:b/>
          <w:sz w:val="20"/>
          <w:szCs w:val="20"/>
        </w:rPr>
        <w:t>Okul Adı</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p>
    <w:p w:rsidR="000B31EE" w:rsidRPr="00D478C3" w:rsidRDefault="000B31EE" w:rsidP="00D478C3">
      <w:pPr>
        <w:pStyle w:val="NoSpacing"/>
        <w:rPr>
          <w:rFonts w:ascii="Comic Sans MS" w:hAnsi="Comic Sans MS"/>
          <w:b/>
          <w:sz w:val="20"/>
          <w:szCs w:val="20"/>
        </w:rPr>
      </w:pPr>
      <w:r w:rsidRPr="00D478C3">
        <w:rPr>
          <w:rFonts w:ascii="Comic Sans MS" w:hAnsi="Comic Sans MS"/>
          <w:b/>
          <w:sz w:val="20"/>
          <w:szCs w:val="20"/>
        </w:rPr>
        <w:t>Tarih</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r>
        <w:rPr>
          <w:rFonts w:ascii="Comic Sans MS" w:hAnsi="Comic Sans MS"/>
          <w:b/>
          <w:sz w:val="20"/>
          <w:szCs w:val="20"/>
        </w:rPr>
        <w:t xml:space="preserve"> </w:t>
      </w:r>
      <w:r w:rsidRPr="00D478C3">
        <w:rPr>
          <w:rFonts w:ascii="Comic Sans MS" w:hAnsi="Comic Sans MS"/>
          <w:b/>
          <w:sz w:val="20"/>
          <w:szCs w:val="20"/>
        </w:rPr>
        <w:t xml:space="preserve"> </w:t>
      </w:r>
      <w:r>
        <w:rPr>
          <w:rFonts w:ascii="Comic Sans MS" w:hAnsi="Comic Sans MS"/>
          <w:sz w:val="20"/>
          <w:szCs w:val="20"/>
        </w:rPr>
        <w:t>OCAK/ 2017</w:t>
      </w:r>
    </w:p>
    <w:p w:rsidR="000B31EE" w:rsidRPr="00D478C3" w:rsidRDefault="000B31EE" w:rsidP="00D478C3">
      <w:pPr>
        <w:pStyle w:val="NoSpacing"/>
        <w:rPr>
          <w:rFonts w:ascii="Comic Sans MS" w:hAnsi="Comic Sans MS"/>
          <w:b/>
          <w:sz w:val="20"/>
          <w:szCs w:val="20"/>
        </w:rPr>
      </w:pPr>
      <w:r w:rsidRPr="00D478C3">
        <w:rPr>
          <w:rFonts w:ascii="Comic Sans MS" w:hAnsi="Comic Sans MS"/>
          <w:b/>
          <w:sz w:val="20"/>
          <w:szCs w:val="20"/>
        </w:rPr>
        <w:t>Yaş Grubu</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 xml:space="preserve">: </w:t>
      </w:r>
      <w:r>
        <w:rPr>
          <w:rFonts w:ascii="Comic Sans MS" w:hAnsi="Comic Sans MS"/>
          <w:b/>
          <w:sz w:val="20"/>
          <w:szCs w:val="20"/>
        </w:rPr>
        <w:t xml:space="preserve"> </w:t>
      </w:r>
      <w:r w:rsidRPr="00D478C3">
        <w:rPr>
          <w:rFonts w:ascii="Comic Sans MS" w:hAnsi="Comic Sans MS"/>
          <w:sz w:val="20"/>
          <w:szCs w:val="20"/>
        </w:rPr>
        <w:t>48-66 Ay</w:t>
      </w:r>
    </w:p>
    <w:p w:rsidR="000B31EE" w:rsidRDefault="000B31EE" w:rsidP="00D478C3">
      <w:pPr>
        <w:pStyle w:val="NoSpacing"/>
        <w:rPr>
          <w:rFonts w:ascii="Comic Sans MS" w:hAnsi="Comic Sans MS"/>
          <w:b/>
          <w:sz w:val="20"/>
          <w:szCs w:val="20"/>
        </w:rPr>
      </w:pPr>
      <w:r w:rsidRPr="00D478C3">
        <w:rPr>
          <w:rFonts w:ascii="Comic Sans MS" w:hAnsi="Comic Sans MS"/>
          <w:b/>
          <w:sz w:val="20"/>
          <w:szCs w:val="20"/>
        </w:rPr>
        <w:t xml:space="preserve">Öğretmen Adı   </w:t>
      </w:r>
      <w:r>
        <w:rPr>
          <w:rFonts w:ascii="Comic Sans MS" w:hAnsi="Comic Sans MS"/>
          <w:b/>
          <w:sz w:val="20"/>
          <w:szCs w:val="20"/>
        </w:rPr>
        <w:t xml:space="preserve"> :</w:t>
      </w:r>
    </w:p>
    <w:p w:rsidR="000B31EE" w:rsidRDefault="000B31EE" w:rsidP="00D478C3">
      <w:pPr>
        <w:pStyle w:val="NoSpacing"/>
        <w:rPr>
          <w:rFonts w:ascii="Comic Sans MS" w:hAnsi="Comic Sans MS"/>
          <w:b/>
          <w:sz w:val="20"/>
          <w:szCs w:val="20"/>
        </w:rPr>
      </w:pPr>
    </w:p>
    <w:p w:rsidR="000B31EE" w:rsidRPr="00D478C3" w:rsidRDefault="000B31EE" w:rsidP="0063376D">
      <w:pPr>
        <w:pStyle w:val="NoSpacing"/>
        <w:pBdr>
          <w:top w:val="single" w:sz="4" w:space="1" w:color="auto"/>
          <w:left w:val="single" w:sz="4" w:space="0" w:color="auto"/>
          <w:bottom w:val="single" w:sz="4" w:space="1" w:color="auto"/>
          <w:right w:val="single" w:sz="4" w:space="1" w:color="auto"/>
        </w:pBdr>
        <w:jc w:val="center"/>
        <w:rPr>
          <w:rFonts w:ascii="Comic Sans MS" w:hAnsi="Comic Sans MS"/>
          <w:b/>
          <w:sz w:val="20"/>
          <w:szCs w:val="20"/>
        </w:rPr>
      </w:pPr>
      <w:r w:rsidRPr="00D478C3">
        <w:rPr>
          <w:rFonts w:ascii="Comic Sans MS" w:hAnsi="Comic Sans MS"/>
          <w:b/>
          <w:sz w:val="20"/>
          <w:szCs w:val="20"/>
        </w:rPr>
        <w:t>KAZANIMLAR VE GÖSTERGELERİ</w:t>
      </w:r>
    </w:p>
    <w:p w:rsidR="000B31EE" w:rsidRPr="00CF464B"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Pr>
          <w:rFonts w:ascii="Comic Sans MS" w:hAnsi="Comic Sans MS"/>
          <w:b/>
          <w:sz w:val="20"/>
          <w:szCs w:val="20"/>
        </w:rPr>
        <w:t>BİLİŞSEL GELİŞİM</w:t>
      </w:r>
    </w:p>
    <w:p w:rsidR="000B31EE" w:rsidRPr="006A4512"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1: Nesne/durum/olaya dikkatini verir.</w:t>
      </w:r>
    </w:p>
    <w:p w:rsidR="000B31EE" w:rsidRPr="00CF464B"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xml:space="preserve"> Dikkat edilmesi gereken nesne/durum/olaya odaklanır. </w:t>
      </w:r>
    </w:p>
    <w:p w:rsidR="000B31EE" w:rsidRPr="006A4512"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Dikkatini çeken nesne/durum/olaya yönelik sorular sorar. Dikkatini çeken nesne/durum/olayı ayrıntılarıyla açıklar.</w:t>
      </w:r>
    </w:p>
    <w:p w:rsidR="000B31EE" w:rsidRPr="00CF464B"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Kazanım 2</w:t>
      </w:r>
      <w:r w:rsidRPr="00CF464B">
        <w:rPr>
          <w:rFonts w:ascii="Comic Sans MS" w:hAnsi="Comic Sans MS"/>
          <w:sz w:val="20"/>
          <w:szCs w:val="20"/>
        </w:rPr>
        <w:t>:Nesne/durum/olayla ilgili tahminde bulunur.</w:t>
      </w:r>
      <w:r>
        <w:rPr>
          <w:rFonts w:ascii="Comic Sans MS" w:hAnsi="Comic Sans MS"/>
          <w:sz w:val="20"/>
          <w:szCs w:val="20"/>
        </w:rPr>
        <w:t xml:space="preserve"> </w:t>
      </w:r>
      <w:r w:rsidRPr="00CF464B">
        <w:rPr>
          <w:rFonts w:ascii="Comic Sans MS" w:hAnsi="Comic Sans MS"/>
          <w:sz w:val="20"/>
          <w:szCs w:val="20"/>
        </w:rPr>
        <w:t>Göstergeleri: Nesne/durum/olayın ipuçlarını söyler. İpuçlarını birleştirerek tahminini söyler. Gerçek durumu inceler. Tahmini ile gerçek durumu karşılaştırır.</w:t>
      </w:r>
    </w:p>
    <w:p w:rsidR="000B31EE" w:rsidRPr="006A4512"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3: Algıladıklarını hatırlar.</w:t>
      </w:r>
    </w:p>
    <w:p w:rsidR="000B31EE" w:rsidRPr="00CF464B"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Nesne/durum/olayı bir süre sonra yeniden söyler.</w:t>
      </w:r>
    </w:p>
    <w:p w:rsidR="000B31EE" w:rsidRPr="006A4512"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 xml:space="preserve">Kazanım 4. Nesneleri sayar. </w:t>
      </w:r>
    </w:p>
    <w:p w:rsidR="000B31EE" w:rsidRPr="00CF464B"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İleriye/geriye doğru birer birer ritmik sayar. Belirtilen sayı kadar nesneyi gösterir. Saydığı nesnelerin kaç tane olduğunu söyler. Sıra bildiren sayıyı söyler. 10’a kadar olan sayılar içerisinde bir sayıdan önce ve sonra gelen sayıyı söyler.</w:t>
      </w:r>
    </w:p>
    <w:p w:rsidR="000B31EE" w:rsidRPr="006A4512"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5: Nesne ya da varlıkları gözlemler.</w:t>
      </w:r>
    </w:p>
    <w:p w:rsidR="000B31EE" w:rsidRPr="00CF464B"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Nesne/varlığın adını söyler. Nesne/varlığın rengini , şeklini söyler.</w:t>
      </w:r>
    </w:p>
    <w:p w:rsidR="000B31EE" w:rsidRPr="006A4512"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7: Nesne ya da varlıkları özelliklerine göre gruplar.</w:t>
      </w:r>
    </w:p>
    <w:p w:rsidR="000B31EE" w:rsidRPr="00CF464B"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xml:space="preserve"> Nesne/varlıkları şekline göre gruplar.</w:t>
      </w:r>
    </w:p>
    <w:p w:rsidR="000B31EE" w:rsidRPr="006A4512"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 xml:space="preserve">Kazanım 8: Nesne ya da varlıkların özelliklerini karşılaştırır. </w:t>
      </w:r>
    </w:p>
    <w:p w:rsidR="000B31EE" w:rsidRPr="00CF464B"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Nesne/varlıkların şeklini ayırt eder, karşılaştırır.</w:t>
      </w:r>
    </w:p>
    <w:p w:rsidR="000B31EE"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 xml:space="preserve">Kazanım 9. Nesne ya da varlıkları özelliklerine göre sıralar. </w:t>
      </w:r>
    </w:p>
    <w:p w:rsidR="000B31EE" w:rsidRPr="00CF464B"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xml:space="preserve"> Nesne/varlıkları uzunluklarına, büyüklüklerine</w:t>
      </w:r>
      <w:r>
        <w:rPr>
          <w:rFonts w:ascii="Comic Sans MS" w:hAnsi="Comic Sans MS"/>
          <w:sz w:val="20"/>
          <w:szCs w:val="20"/>
        </w:rPr>
        <w:t>, miktarlarına, ağırlıklarına</w:t>
      </w:r>
    </w:p>
    <w:p w:rsidR="000B31EE" w:rsidRPr="006A4512"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 xml:space="preserve">Kazanım 12: Geometrik şekilleri tanır. </w:t>
      </w:r>
    </w:p>
    <w:p w:rsidR="000B31EE" w:rsidRPr="00CF464B"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Gösterilen geometrik şeklini,  ismini söyler.</w:t>
      </w:r>
    </w:p>
    <w:p w:rsidR="000B31EE" w:rsidRPr="006A4512"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15: Parça-bütün ilişkisini kavrar.</w:t>
      </w:r>
    </w:p>
    <w:p w:rsidR="000B31EE" w:rsidRPr="00CF464B"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Bir bütünün parçalarını söyler. Bir bütünü parçalara böler. Bütün ve yarımı gösterir. Parçaları birleştirerek bütün elde eder</w:t>
      </w:r>
    </w:p>
    <w:p w:rsidR="000B31EE"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0B31EE"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0B31EE" w:rsidRPr="00CF464B"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Pr>
          <w:rFonts w:ascii="Comic Sans MS" w:hAnsi="Comic Sans MS"/>
          <w:b/>
          <w:sz w:val="20"/>
          <w:szCs w:val="20"/>
        </w:rPr>
        <w:t>DİL GELİŞİMI</w:t>
      </w:r>
    </w:p>
    <w:p w:rsidR="000B31EE" w:rsidRPr="006A4512"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1: Sesleri ayırt eder.</w:t>
      </w:r>
    </w:p>
    <w:p w:rsidR="000B31EE" w:rsidRPr="00CF464B"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Sesin geldiği yönü söyler. Sesin kaynağının ne olduğunu söyler. Sesin özelliğini söyler. Sesler arasındaki benzerlik ve farklılıkları söyler. Verilen sese benzer sesler çıkarır.</w:t>
      </w:r>
    </w:p>
    <w:p w:rsidR="000B31EE" w:rsidRPr="006A4512"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4: Konuşurken dilbilgisi yapılarını kullanır.</w:t>
      </w:r>
    </w:p>
    <w:p w:rsidR="000B31EE" w:rsidRPr="00CF464B"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Cümle kurarken isim kullanır. Cümle kurarken fiil kullanır. Cümle kurarken sıfat kullanır. Cümle kurarken bağlaç kullanır. Cümle kurarken zarf kullanır. Cümle kurarken zamir kullanır.</w:t>
      </w:r>
    </w:p>
    <w:p w:rsidR="000B31EE" w:rsidRPr="006A4512"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 xml:space="preserve">Kazanım 5: Dili iletişim amacıyla kullanır. </w:t>
      </w:r>
    </w:p>
    <w:p w:rsidR="000B31EE" w:rsidRPr="00CF464B"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Konuşmayı sürdürür. Konuşmayı sonlandırır. Konuşmak için sırasını bekler. Duygu, düşünce ve hayallerini söyler.</w:t>
      </w:r>
    </w:p>
    <w:p w:rsidR="000B31EE" w:rsidRPr="006A4512"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6: Sözcük dağarcığını geliştirir.</w:t>
      </w:r>
    </w:p>
    <w:p w:rsidR="000B31EE" w:rsidRPr="00CF464B"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Dinlediklerinde yeni olan sözcükleri fark eder ve sözcüklerin anlamlarını sorar. Sözcükleri hatırlar ve sözcüklerin anlamını söyler. Yeni öğrendiği sözcükleri anlamlarına uygun olarak kullanır. Zıt anlamlı sözcükleri kullanır. Eş anlamlı sözcükleri kullanır. Eş sesli sözcükleri kullanır.</w:t>
      </w:r>
    </w:p>
    <w:p w:rsidR="000B31EE" w:rsidRPr="006A4512"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7: Dinledikleri/izlediklerinin anlamını kavrar.</w:t>
      </w:r>
    </w:p>
    <w:p w:rsidR="000B31EE" w:rsidRPr="00CF464B"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Sözel yönergeleri yerine getirir. Dinledikleri/ izlediklerini açıklar. Dinledikleri/izledikleri hakkında yorum yapar.</w:t>
      </w:r>
    </w:p>
    <w:p w:rsidR="000B31EE" w:rsidRPr="006A4512"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8: Dinledikleri/izlediklerini çeşitli yollarla ifade eder.</w:t>
      </w:r>
    </w:p>
    <w:p w:rsidR="000B31EE" w:rsidRPr="00CF464B"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Dinledikleri/izledikleri ile ilgili sorular sorar. Dinledikleri / izledikleri ile ilgili sorulara cevap verir. Dinledikleri / izlediklerini başkalarına anlatır. Dinledikleri/izlediklerini resim yoluyla sergiler. Dinledikleri/izlediklerini şiir yoluyla sergiler.</w:t>
      </w:r>
    </w:p>
    <w:p w:rsidR="000B31EE" w:rsidRPr="006A4512"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9: Sesbilgisi farkındalığı gösterir.</w:t>
      </w:r>
    </w:p>
    <w:p w:rsidR="000B31EE" w:rsidRPr="00CF464B"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Söylenen sözcükle uyaklı başka sözcük söyler</w:t>
      </w:r>
    </w:p>
    <w:p w:rsidR="000B31EE" w:rsidRPr="006A4512"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10: Görsel materyalleri okur.</w:t>
      </w:r>
    </w:p>
    <w:p w:rsidR="000B31EE" w:rsidRPr="00CF464B"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Görsel materyalleri inceler. Görsel materyalleri açıklar. Görsel materyallerle ilgili sorular sorar. Görsel materyallerle ilgili sorulara cevap verir. Görsel materyalleri kullanarak olay, öykü gibi kompozisyonlar oluşturur.</w:t>
      </w:r>
    </w:p>
    <w:p w:rsidR="000B31EE" w:rsidRPr="006A4512"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11: Okuma farkındalığı gösterir.</w:t>
      </w:r>
    </w:p>
    <w:p w:rsidR="000B31EE" w:rsidRPr="00CF464B"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Çevresinde bulunan yazılı materyaller hakkında konuşur. Yetişkinden kendisine kitap okumasını ister. Okumayı taklit eder. Okumanın günlük yaşamdaki önemini açıklar</w:t>
      </w:r>
    </w:p>
    <w:p w:rsidR="000B31EE" w:rsidRPr="006A4512"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12: Yazı farkındalığı gösterir.</w:t>
      </w:r>
    </w:p>
    <w:p w:rsidR="000B31EE"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Çevresindeki yazıları gösterir. Gördüğü yazının ne ile ilgili olduğunu tahminen söyler. Yazılı materyallerde noktalama işaretlerini gösterir. Yazının yönünü gösterir. Duygu ve düşüncelerini yetişkine yazdırır. Yazının günlük yaşamdaki önemini açıklar.</w:t>
      </w:r>
    </w:p>
    <w:p w:rsidR="000B31EE"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0B31EE"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0B31EE"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0B31EE"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0B31EE" w:rsidRPr="00CF464B"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Pr>
          <w:rFonts w:ascii="Comic Sans MS" w:hAnsi="Comic Sans MS"/>
          <w:b/>
          <w:sz w:val="20"/>
          <w:szCs w:val="20"/>
        </w:rPr>
        <w:t>PSİKOMOTOR GELİŞİM</w:t>
      </w:r>
    </w:p>
    <w:p w:rsidR="000B31EE" w:rsidRPr="006A4512"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 xml:space="preserve">Kazanım 4: Küçük kas kullanımı gerektiren hareketleri yapar. </w:t>
      </w:r>
    </w:p>
    <w:p w:rsidR="000B31EE" w:rsidRPr="00CF464B"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Malzemeleri keser. Malzemeleri yapıştırır. Nesneleri açar/kapar.</w:t>
      </w:r>
      <w:r>
        <w:rPr>
          <w:rFonts w:ascii="Comic Sans MS" w:hAnsi="Comic Sans MS"/>
          <w:sz w:val="20"/>
          <w:szCs w:val="20"/>
        </w:rPr>
        <w:t xml:space="preserve"> </w:t>
      </w:r>
      <w:r w:rsidRPr="00CF464B">
        <w:rPr>
          <w:rFonts w:ascii="Comic Sans MS" w:hAnsi="Comic Sans MS"/>
          <w:sz w:val="20"/>
          <w:szCs w:val="20"/>
        </w:rPr>
        <w:t>Malzemelere araç kullanarak şekil verir. Malzemelere elleriyle şekil verir.</w:t>
      </w:r>
      <w:r>
        <w:rPr>
          <w:rFonts w:ascii="Comic Sans MS" w:hAnsi="Comic Sans MS"/>
          <w:sz w:val="20"/>
          <w:szCs w:val="20"/>
        </w:rPr>
        <w:t xml:space="preserve"> </w:t>
      </w:r>
      <w:r w:rsidRPr="00CF464B">
        <w:rPr>
          <w:rFonts w:ascii="Comic Sans MS" w:hAnsi="Comic Sans MS"/>
          <w:sz w:val="20"/>
          <w:szCs w:val="20"/>
        </w:rPr>
        <w:t>Kalemi doğru tutar. Kalem kontrolünü sağlar. Çizgileri istenilen nitelikte çizer.</w:t>
      </w:r>
    </w:p>
    <w:p w:rsidR="000B31EE" w:rsidRPr="006A4512"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 xml:space="preserve">Kazanım 5. Müzik ve ritim eşliğinde hareket eder. </w:t>
      </w:r>
    </w:p>
    <w:p w:rsidR="000B31EE" w:rsidRPr="00CF464B"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Bedenini, nesneleri ve vurmalı çalgıları kullanarak ritim çalışması yapar. Basit dans adımlarını yapar. Müzik ve ritim eşliğinde dans eder.</w:t>
      </w:r>
    </w:p>
    <w:p w:rsidR="000B31EE"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0B31EE" w:rsidRPr="00CF464B"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Pr>
          <w:rFonts w:ascii="Comic Sans MS" w:hAnsi="Comic Sans MS"/>
          <w:b/>
          <w:sz w:val="20"/>
          <w:szCs w:val="20"/>
        </w:rPr>
        <w:t>SOSYAL DUYGUSAL GELİŞİM</w:t>
      </w:r>
    </w:p>
    <w:p w:rsidR="000B31EE" w:rsidRPr="006A4512"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3: Kendini yaratıcı yollarla ifade eder.</w:t>
      </w:r>
    </w:p>
    <w:p w:rsidR="000B31EE" w:rsidRPr="00CF464B"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Nesneleri alışılmışın dışında kullanır. Özgün özellikler taşıyan ürünler oluşturur</w:t>
      </w:r>
    </w:p>
    <w:p w:rsidR="000B31EE" w:rsidRPr="006A4512" w:rsidRDefault="000B31EE" w:rsidP="006A4512">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5: Bir olay ya da durumla ilgili olumsuz duygularını uygun yollarla gösterir.</w:t>
      </w:r>
    </w:p>
    <w:p w:rsidR="000B31EE" w:rsidRPr="006A4512" w:rsidRDefault="000B31EE" w:rsidP="006A451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 xml:space="preserve">Göstergeleri: </w:t>
      </w:r>
      <w:r w:rsidRPr="006A4512">
        <w:rPr>
          <w:rFonts w:ascii="Comic Sans MS" w:hAnsi="Comic Sans MS"/>
          <w:sz w:val="20"/>
          <w:szCs w:val="20"/>
        </w:rPr>
        <w:t>Olumsuz duygularını olumlu sözel ifadeler kullanarak açıklar. Olumsuz duygularını olumlu davranışlarla gösterir.</w:t>
      </w:r>
    </w:p>
    <w:p w:rsidR="000B31EE" w:rsidRPr="006A4512" w:rsidRDefault="000B31EE" w:rsidP="006A4512">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6:Kendisinin ve başkalarının haklarını korur.</w:t>
      </w:r>
    </w:p>
    <w:p w:rsidR="000B31EE" w:rsidRDefault="000B31EE" w:rsidP="006A4512">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 xml:space="preserve">Göstergeleri: </w:t>
      </w:r>
      <w:r w:rsidRPr="006A4512">
        <w:rPr>
          <w:rFonts w:ascii="Comic Sans MS" w:hAnsi="Comic Sans MS"/>
          <w:sz w:val="20"/>
          <w:szCs w:val="20"/>
        </w:rPr>
        <w:t>Haklarını söyler. Başkalarının hakları olduğunu söyler.</w:t>
      </w:r>
      <w:r>
        <w:rPr>
          <w:rFonts w:ascii="Comic Sans MS" w:hAnsi="Comic Sans MS"/>
          <w:sz w:val="20"/>
          <w:szCs w:val="20"/>
        </w:rPr>
        <w:t xml:space="preserve"> </w:t>
      </w:r>
      <w:r w:rsidRPr="006A4512">
        <w:rPr>
          <w:rFonts w:ascii="Comic Sans MS" w:hAnsi="Comic Sans MS"/>
          <w:sz w:val="20"/>
          <w:szCs w:val="20"/>
        </w:rPr>
        <w:t>Haksızlığa uğradığında tepki verir. Başkalarına haksızlık yapıldığında tepki verir</w:t>
      </w:r>
      <w:r w:rsidRPr="006A4512">
        <w:rPr>
          <w:rFonts w:ascii="Comic Sans MS" w:hAnsi="Comic Sans MS"/>
          <w:b/>
          <w:sz w:val="20"/>
          <w:szCs w:val="20"/>
        </w:rPr>
        <w:t>.</w:t>
      </w:r>
    </w:p>
    <w:p w:rsidR="000B31EE" w:rsidRPr="006A4512"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8: Farklılıklara saygı gösterir.</w:t>
      </w:r>
    </w:p>
    <w:p w:rsidR="000B31EE" w:rsidRPr="00CF464B"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Kendisinin farklı özellikleri olduğunu söyler. Etkinliklerde farklı özellikteki çocuklarla birlikte yer alır.</w:t>
      </w:r>
    </w:p>
    <w:p w:rsidR="000B31EE" w:rsidRPr="006A4512" w:rsidRDefault="000B31EE" w:rsidP="006A4512">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9: Farklı kültürel özellikleri açıklar.</w:t>
      </w:r>
    </w:p>
    <w:p w:rsidR="000B31EE" w:rsidRPr="006A4512" w:rsidRDefault="000B31EE" w:rsidP="006A451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 xml:space="preserve">Göstergeleri: </w:t>
      </w:r>
      <w:r w:rsidRPr="006A4512">
        <w:rPr>
          <w:rFonts w:ascii="Comic Sans MS" w:hAnsi="Comic Sans MS"/>
          <w:sz w:val="20"/>
          <w:szCs w:val="20"/>
        </w:rPr>
        <w:t>Kendi ülkesinin kültürüne ait özellikleri söyler. Kendi ülkesinin kültürü ile diğer kültürlerin benzer ve farklı özelliklerini söyler. Farklı ülkelerin kendine özgü kültürel özellikleri olduğunu söyler.</w:t>
      </w:r>
    </w:p>
    <w:p w:rsidR="000B31EE" w:rsidRPr="006A4512" w:rsidRDefault="000B31EE" w:rsidP="006A4512">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10: Sorumluluklarını yerine getirir.</w:t>
      </w:r>
    </w:p>
    <w:p w:rsidR="000B31EE" w:rsidRPr="006A4512" w:rsidRDefault="000B31EE" w:rsidP="006A451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 xml:space="preserve">Göstergeleri: </w:t>
      </w:r>
      <w:r w:rsidRPr="006A4512">
        <w:rPr>
          <w:rFonts w:ascii="Comic Sans MS" w:hAnsi="Comic Sans MS"/>
          <w:sz w:val="20"/>
          <w:szCs w:val="20"/>
        </w:rPr>
        <w:t>Sorumluluk almaya istekli olduğunu gösterir. Üstlendiği sorumluluğu yerine getirir. Sorumluluklar yerine getirilmediğinde olası sonuçları söyler.</w:t>
      </w:r>
    </w:p>
    <w:p w:rsidR="000B31EE" w:rsidRPr="006A4512" w:rsidRDefault="000B31EE" w:rsidP="006A4512">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13: Estetik değerleri korur.</w:t>
      </w:r>
    </w:p>
    <w:p w:rsidR="000B31EE" w:rsidRPr="006A4512" w:rsidRDefault="000B31EE" w:rsidP="006A451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 xml:space="preserve">Göstergeleri: </w:t>
      </w:r>
      <w:r w:rsidRPr="006A4512">
        <w:rPr>
          <w:rFonts w:ascii="Comic Sans MS" w:hAnsi="Comic Sans MS"/>
          <w:sz w:val="20"/>
          <w:szCs w:val="20"/>
        </w:rPr>
        <w:t>Çevresinde gördüğü güzel ve rahatsız edici durumları söyler. Çevresini farklı biçimlerde düzenler.  Çevredeki güzelliklere değer verir</w:t>
      </w:r>
    </w:p>
    <w:p w:rsidR="000B31EE" w:rsidRPr="006A4512"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 xml:space="preserve">Kazanım 15. Kendine güvenir. </w:t>
      </w:r>
    </w:p>
    <w:p w:rsidR="000B31EE" w:rsidRPr="00CF464B"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Kendine ait beğendiği ve beğenmediği özelliklerini söyler. Grup önünde kendini ifade eder. Gerektiği durumlarda farklı görüşlerini söyler. Gerektiğinde liderliği üstlenir.</w:t>
      </w:r>
    </w:p>
    <w:p w:rsidR="000B31EE" w:rsidRPr="006A4512"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 xml:space="preserve">Kazanım 16. Toplumsal yaşamda bireylerin farklı rol ve görevleri olduğunu açıklar. </w:t>
      </w:r>
    </w:p>
    <w:p w:rsidR="000B31EE" w:rsidRPr="00CF464B"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xml:space="preserve"> Toplumda farklı rol ve görevlere sahip kişiler olduğunu söyler. Aynı kişinin farklı rol ve görevleri olduğunu söyler</w:t>
      </w:r>
    </w:p>
    <w:p w:rsidR="000B31EE"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0B31EE" w:rsidRPr="00CF464B"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0B31EE"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0B31EE" w:rsidRPr="00CF464B"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Pr>
          <w:rFonts w:ascii="Comic Sans MS" w:hAnsi="Comic Sans MS"/>
          <w:b/>
          <w:sz w:val="20"/>
          <w:szCs w:val="20"/>
        </w:rPr>
        <w:t>ÖZBAKIM BECERİLERİ</w:t>
      </w:r>
      <w:bookmarkStart w:id="0" w:name="_GoBack"/>
      <w:bookmarkEnd w:id="0"/>
    </w:p>
    <w:p w:rsidR="000B31EE" w:rsidRPr="006A4512"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1: Bedeniyle ilgili temizlik kurallarını uygular.</w:t>
      </w:r>
    </w:p>
    <w:p w:rsidR="000B31EE" w:rsidRPr="00CF464B"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Elini/yüzünü yıkar. Tuvalet gereksinimine yönelik işleri yapar.</w:t>
      </w:r>
    </w:p>
    <w:p w:rsidR="000B31EE" w:rsidRPr="006A4512"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 xml:space="preserve">Kazanım 3: Yaşam alanlarında gerekli düzenlemeler yapar. </w:t>
      </w:r>
    </w:p>
    <w:p w:rsidR="000B31EE" w:rsidRPr="00CF464B"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xml:space="preserve"> Ev/okuldaki eşyaları temiz ve özenle kullanır. Ev/okuldaki eşyaları toplar. Ev/okuldaki eşyaları katlar. Ev/okuldaki eşyaları asar. Ev/okuldaki eşyaları yerleştirir</w:t>
      </w:r>
    </w:p>
    <w:p w:rsidR="000B31EE" w:rsidRPr="006A4512"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 xml:space="preserve">Kazanım 4: Yeterli ve dengeli beslenir. </w:t>
      </w:r>
    </w:p>
    <w:p w:rsidR="000B31EE" w:rsidRPr="00CF464B"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Yiyecek ve içecekleri yeterli miktarda yer/içer. Öğün zamanlarında yemek yemeye çaba gösterir. Sağlığı olumsuz etkileyen yiyecekleri ve içecekleri yemekten/içmekten kaçınır. Yiyecekleri yerken sağlık ve görgü kurallarına özen gösterir</w:t>
      </w:r>
    </w:p>
    <w:p w:rsidR="000B31EE" w:rsidRPr="006A4512"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6. Günlük yaşam becerileri için gerekli araç ve gereçleri kullanır.</w:t>
      </w:r>
    </w:p>
    <w:p w:rsidR="000B31EE" w:rsidRPr="00CF464B"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Beden temizliğiyle ilgili malzemeleri kullanır.</w:t>
      </w:r>
    </w:p>
    <w:p w:rsidR="000B31EE" w:rsidRPr="006A4512"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Kazanım 7: Kendini tehlikelerden ve kazalardan korur.</w:t>
      </w:r>
    </w:p>
    <w:p w:rsidR="000B31EE" w:rsidRPr="00CF464B"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Tehlikeli olan durumları söyler. Kendini tehlikelerden ve kazalardan korumak için yapılması gerekenleri söyler. Temel güvenlik kurallarını bilir. Tehlikeli olan durumlardan, kişilerden, alışkanlıklardan uzak durur. Herhangi bir tehlike ve kaza anında yardım ister.</w:t>
      </w:r>
    </w:p>
    <w:p w:rsidR="000B31EE" w:rsidRPr="006A4512"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A4512">
        <w:rPr>
          <w:rFonts w:ascii="Comic Sans MS" w:hAnsi="Comic Sans MS"/>
          <w:b/>
          <w:sz w:val="20"/>
          <w:szCs w:val="20"/>
        </w:rPr>
        <w:t xml:space="preserve">Kazanım 8: Sağlığı ile ilgili önlemler alır. </w:t>
      </w:r>
    </w:p>
    <w:p w:rsidR="000B31EE" w:rsidRDefault="000B31EE"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A4512">
        <w:rPr>
          <w:rFonts w:ascii="Comic Sans MS" w:hAnsi="Comic Sans MS"/>
          <w:b/>
          <w:sz w:val="20"/>
          <w:szCs w:val="20"/>
        </w:rPr>
        <w:t>Göstergeleri</w:t>
      </w:r>
      <w:r w:rsidRPr="00CF464B">
        <w:rPr>
          <w:rFonts w:ascii="Comic Sans MS" w:hAnsi="Comic Sans MS"/>
          <w:sz w:val="20"/>
          <w:szCs w:val="20"/>
        </w:rPr>
        <w:t>: Sağlığını korumak için yapması gerekenleri söyler. Sağlığına dikkat etmediğinde ortaya çıkabilecek sonuçları açıklar. Sağlığını korumak için gerekenleri yapar.</w:t>
      </w:r>
    </w:p>
    <w:p w:rsidR="000B31EE" w:rsidRDefault="000B31EE" w:rsidP="0063376D">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0B31EE" w:rsidRDefault="000B31EE" w:rsidP="00D478C3">
      <w:pPr>
        <w:pStyle w:val="NoSpacing"/>
        <w:rPr>
          <w:rFonts w:ascii="Comic Sans MS" w:hAnsi="Comic Sans MS"/>
          <w:sz w:val="20"/>
          <w:szCs w:val="20"/>
        </w:rPr>
      </w:pPr>
    </w:p>
    <w:p w:rsidR="000B31EE" w:rsidRPr="00D478C3" w:rsidRDefault="000B31EE" w:rsidP="00D478C3">
      <w:pPr>
        <w:pStyle w:val="NoSpacing"/>
        <w:rPr>
          <w:rFonts w:ascii="Comic Sans MS" w:hAnsi="Comic Sans MS"/>
          <w:sz w:val="20"/>
          <w:szCs w:val="20"/>
        </w:rPr>
      </w:pPr>
    </w:p>
    <w:p w:rsidR="000B31EE" w:rsidRDefault="000B31EE"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 </w:t>
      </w:r>
    </w:p>
    <w:p w:rsidR="000B31EE" w:rsidRPr="0044246D" w:rsidRDefault="000B31EE"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                 </w:t>
      </w:r>
      <w:r w:rsidRPr="0044246D">
        <w:rPr>
          <w:rFonts w:ascii="Comic Sans MS" w:hAnsi="Comic Sans MS"/>
          <w:b/>
          <w:sz w:val="20"/>
          <w:szCs w:val="20"/>
        </w:rPr>
        <w:t xml:space="preserve">KAVRAMLAR                                                         </w:t>
      </w:r>
    </w:p>
    <w:p w:rsidR="000B31EE" w:rsidRPr="00CF464B" w:rsidRDefault="000B31EE" w:rsidP="00CF46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464B">
        <w:rPr>
          <w:rFonts w:ascii="Comic Sans MS" w:hAnsi="Comic Sans MS"/>
          <w:sz w:val="20"/>
          <w:szCs w:val="20"/>
        </w:rPr>
        <w:t>Yarım-bütün</w:t>
      </w:r>
      <w:r>
        <w:rPr>
          <w:rFonts w:ascii="Comic Sans MS" w:hAnsi="Comic Sans MS"/>
          <w:sz w:val="20"/>
          <w:szCs w:val="20"/>
        </w:rPr>
        <w:t xml:space="preserve">                               sabah-öğle-akşam</w:t>
      </w:r>
    </w:p>
    <w:p w:rsidR="000B31EE" w:rsidRPr="00CF464B" w:rsidRDefault="000B31EE" w:rsidP="00CF46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464B">
        <w:rPr>
          <w:rFonts w:ascii="Comic Sans MS" w:hAnsi="Comic Sans MS"/>
          <w:sz w:val="20"/>
          <w:szCs w:val="20"/>
        </w:rPr>
        <w:t>Önce-şimdi-sonra</w:t>
      </w:r>
      <w:r>
        <w:rPr>
          <w:rFonts w:ascii="Comic Sans MS" w:hAnsi="Comic Sans MS"/>
          <w:sz w:val="20"/>
          <w:szCs w:val="20"/>
        </w:rPr>
        <w:t xml:space="preserve">                       faydalı-zararlı</w:t>
      </w:r>
    </w:p>
    <w:p w:rsidR="000B31EE" w:rsidRPr="00CF464B" w:rsidRDefault="000B31EE" w:rsidP="00CF46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464B">
        <w:rPr>
          <w:rFonts w:ascii="Comic Sans MS" w:hAnsi="Comic Sans MS"/>
          <w:sz w:val="20"/>
          <w:szCs w:val="20"/>
        </w:rPr>
        <w:t>Şekiller(daire-kare-üçgen)</w:t>
      </w:r>
      <w:r>
        <w:rPr>
          <w:rFonts w:ascii="Comic Sans MS" w:hAnsi="Comic Sans MS"/>
          <w:sz w:val="20"/>
          <w:szCs w:val="20"/>
        </w:rPr>
        <w:t xml:space="preserve">         canlı-cansız</w:t>
      </w:r>
    </w:p>
    <w:p w:rsidR="000B31EE" w:rsidRPr="00CF464B" w:rsidRDefault="000B31EE" w:rsidP="00CF46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464B">
        <w:rPr>
          <w:rFonts w:ascii="Comic Sans MS" w:hAnsi="Comic Sans MS"/>
          <w:sz w:val="20"/>
          <w:szCs w:val="20"/>
        </w:rPr>
        <w:t>Sert-yumuşak</w:t>
      </w:r>
      <w:r>
        <w:rPr>
          <w:rFonts w:ascii="Comic Sans MS" w:hAnsi="Comic Sans MS"/>
          <w:sz w:val="20"/>
          <w:szCs w:val="20"/>
        </w:rPr>
        <w:t xml:space="preserve">                             tek-çift</w:t>
      </w:r>
    </w:p>
    <w:p w:rsidR="000B31EE" w:rsidRPr="00CF464B" w:rsidRDefault="000B31EE" w:rsidP="00CF46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464B">
        <w:rPr>
          <w:rFonts w:ascii="Comic Sans MS" w:hAnsi="Comic Sans MS"/>
          <w:sz w:val="20"/>
          <w:szCs w:val="20"/>
        </w:rPr>
        <w:t>7 ve 8 rakamı</w:t>
      </w:r>
      <w:r>
        <w:rPr>
          <w:rFonts w:ascii="Comic Sans MS" w:hAnsi="Comic Sans MS"/>
          <w:sz w:val="20"/>
          <w:szCs w:val="20"/>
        </w:rPr>
        <w:t xml:space="preserve">                              ağır-hafif</w:t>
      </w:r>
    </w:p>
    <w:p w:rsidR="000B31EE" w:rsidRPr="00CF464B" w:rsidRDefault="000B31EE" w:rsidP="00CF46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464B">
        <w:rPr>
          <w:rFonts w:ascii="Comic Sans MS" w:hAnsi="Comic Sans MS"/>
          <w:sz w:val="20"/>
          <w:szCs w:val="20"/>
        </w:rPr>
        <w:t>Renkler (mor)</w:t>
      </w:r>
    </w:p>
    <w:p w:rsidR="000B31EE" w:rsidRDefault="000B31EE" w:rsidP="00CF46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B31EE" w:rsidRPr="00CF464B" w:rsidRDefault="000B31EE" w:rsidP="00CF46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B31EE" w:rsidRDefault="000B31EE"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B31EE" w:rsidRPr="0044246D" w:rsidRDefault="000B31EE"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ALAN  GE</w:t>
      </w:r>
      <w:r w:rsidRPr="0044246D">
        <w:rPr>
          <w:rFonts w:ascii="Comic Sans MS" w:hAnsi="Comic Sans MS"/>
          <w:b/>
          <w:sz w:val="20"/>
          <w:szCs w:val="20"/>
        </w:rPr>
        <w:t>ZİLERİ</w:t>
      </w:r>
    </w:p>
    <w:p w:rsidR="000B31EE" w:rsidRDefault="000B31EE"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B31EE" w:rsidRDefault="000B31EE"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B31EE" w:rsidRDefault="000B31EE"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4246D">
        <w:rPr>
          <w:rFonts w:ascii="Comic Sans MS" w:hAnsi="Comic Sans MS"/>
          <w:sz w:val="20"/>
          <w:szCs w:val="20"/>
        </w:rPr>
        <w:tab/>
      </w:r>
    </w:p>
    <w:p w:rsidR="000B31EE" w:rsidRDefault="000B31EE"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BELİRLİ GÜN VE HAFTALAR</w:t>
      </w:r>
    </w:p>
    <w:p w:rsidR="000B31EE" w:rsidRPr="00CF464B" w:rsidRDefault="000B31EE" w:rsidP="00CF46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464B">
        <w:rPr>
          <w:rFonts w:ascii="Comic Sans MS" w:hAnsi="Comic Sans MS"/>
          <w:sz w:val="20"/>
          <w:szCs w:val="20"/>
        </w:rPr>
        <w:t>Yeni yıl(31 Aralık-1 Ocak)</w:t>
      </w:r>
    </w:p>
    <w:p w:rsidR="000B31EE" w:rsidRPr="00CF464B" w:rsidRDefault="000B31EE" w:rsidP="00CF46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464B">
        <w:rPr>
          <w:rFonts w:ascii="Comic Sans MS" w:hAnsi="Comic Sans MS"/>
          <w:sz w:val="20"/>
          <w:szCs w:val="20"/>
        </w:rPr>
        <w:t xml:space="preserve">Enerji tasarrufu haftası </w:t>
      </w:r>
    </w:p>
    <w:p w:rsidR="000B31EE" w:rsidRDefault="000B31EE" w:rsidP="00CF464B">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F464B">
        <w:rPr>
          <w:rFonts w:ascii="Comic Sans MS" w:hAnsi="Comic Sans MS"/>
          <w:sz w:val="20"/>
          <w:szCs w:val="20"/>
        </w:rPr>
        <w:t>(Ocak ayının ikinci haftası)</w:t>
      </w:r>
    </w:p>
    <w:p w:rsidR="000B31EE" w:rsidRDefault="000B31EE"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0B31EE" w:rsidRDefault="000B31EE"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AİLE KATILIMI</w:t>
      </w:r>
    </w:p>
    <w:p w:rsidR="000B31EE" w:rsidRPr="00CF464B" w:rsidRDefault="000B31EE" w:rsidP="00CF46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464B">
        <w:rPr>
          <w:rFonts w:ascii="Comic Sans MS" w:hAnsi="Comic Sans MS"/>
          <w:sz w:val="20"/>
          <w:szCs w:val="20"/>
        </w:rPr>
        <w:t>Notlar yazılarak okulda  öğrenilen şarkı , parmak oyunu vb velilere yazılarak gönderilir.</w:t>
      </w:r>
      <w:r>
        <w:rPr>
          <w:rFonts w:ascii="Comic Sans MS" w:hAnsi="Comic Sans MS"/>
          <w:sz w:val="20"/>
          <w:szCs w:val="20"/>
        </w:rPr>
        <w:t xml:space="preserve"> </w:t>
      </w:r>
      <w:r w:rsidRPr="00CF464B">
        <w:rPr>
          <w:rFonts w:ascii="Comic Sans MS" w:hAnsi="Comic Sans MS"/>
          <w:sz w:val="20"/>
          <w:szCs w:val="20"/>
        </w:rPr>
        <w:t xml:space="preserve">Birlikte tekrar etmeleri istenir.  </w:t>
      </w:r>
    </w:p>
    <w:p w:rsidR="000B31EE" w:rsidRPr="00CF464B" w:rsidRDefault="000B31EE" w:rsidP="00CF46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464B">
        <w:rPr>
          <w:rFonts w:ascii="Comic Sans MS" w:hAnsi="Comic Sans MS"/>
          <w:sz w:val="20"/>
          <w:szCs w:val="20"/>
        </w:rPr>
        <w:t>Ailelerden elektrik ve su kullanımında dikkat edilmesi gerekenleri çocukları ile konuşmaları ve konu ile ilgili uygulamalar yapmaları istenir.</w:t>
      </w:r>
    </w:p>
    <w:p w:rsidR="000B31EE" w:rsidRPr="00CF464B" w:rsidRDefault="000B31EE" w:rsidP="00CF46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464B">
        <w:rPr>
          <w:rFonts w:ascii="Comic Sans MS" w:hAnsi="Comic Sans MS"/>
          <w:sz w:val="20"/>
          <w:szCs w:val="20"/>
        </w:rPr>
        <w:t>Velilerden, çocukları ile birlikte geometrik şekiller keserek ev, gemi, araba… gibi oyuncaklar yapmaları istenir.</w:t>
      </w:r>
    </w:p>
    <w:p w:rsidR="000B31EE" w:rsidRPr="00CF464B" w:rsidRDefault="000B31EE" w:rsidP="00CF46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464B">
        <w:rPr>
          <w:rFonts w:ascii="Comic Sans MS" w:hAnsi="Comic Sans MS"/>
          <w:sz w:val="20"/>
          <w:szCs w:val="20"/>
        </w:rPr>
        <w:t xml:space="preserve">Ailelere evde de çocuklarla birlikte örüntü oluşturmaları önerilir </w:t>
      </w:r>
    </w:p>
    <w:p w:rsidR="000B31EE" w:rsidRPr="00CF464B" w:rsidRDefault="000B31EE" w:rsidP="00CF46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464B">
        <w:rPr>
          <w:rFonts w:ascii="Comic Sans MS" w:hAnsi="Comic Sans MS"/>
          <w:sz w:val="20"/>
          <w:szCs w:val="20"/>
        </w:rPr>
        <w:t>Ailelere çocuklarının  odalarını toplamaları konusunda sorumluluklar vermeleri istenir.</w:t>
      </w:r>
    </w:p>
    <w:p w:rsidR="000B31EE" w:rsidRPr="00CF464B" w:rsidRDefault="000B31EE" w:rsidP="00CF46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F464B">
        <w:rPr>
          <w:rFonts w:ascii="Comic Sans MS" w:hAnsi="Comic Sans MS"/>
          <w:sz w:val="20"/>
          <w:szCs w:val="20"/>
        </w:rPr>
        <w:t>Eski-yeni kavramına yönelik pekiştirme çalışmaları yapmaları önerilir</w:t>
      </w:r>
    </w:p>
    <w:p w:rsidR="000B31EE" w:rsidRPr="00CF464B" w:rsidRDefault="000B31EE"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B31EE" w:rsidRPr="00CF464B" w:rsidRDefault="000B31EE"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0B31EE" w:rsidRDefault="000B31EE"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B31EE" w:rsidRDefault="000B31EE" w:rsidP="00D478C3">
      <w:pPr>
        <w:pStyle w:val="NoSpacing"/>
        <w:rPr>
          <w:rFonts w:ascii="Comic Sans MS" w:hAnsi="Comic Sans MS"/>
          <w:sz w:val="20"/>
          <w:szCs w:val="20"/>
        </w:rPr>
      </w:pPr>
    </w:p>
    <w:p w:rsidR="000B31EE" w:rsidRDefault="000B31EE"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DEĞERLENDİRME</w:t>
      </w:r>
    </w:p>
    <w:p w:rsidR="000B31EE" w:rsidRDefault="000B31EE"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0B31EE" w:rsidRDefault="000B31EE"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0B31EE" w:rsidRDefault="000B31EE"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0B31EE" w:rsidRDefault="000B31EE"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0B31EE" w:rsidRDefault="000B31EE"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0B31EE" w:rsidRDefault="000B31EE"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0B31EE" w:rsidRDefault="000B31EE"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0B31EE" w:rsidRDefault="000B31EE" w:rsidP="00D478C3">
      <w:pPr>
        <w:pStyle w:val="NoSpacing"/>
        <w:rPr>
          <w:rFonts w:ascii="Comic Sans MS" w:hAnsi="Comic Sans MS"/>
          <w:sz w:val="20"/>
          <w:szCs w:val="20"/>
        </w:rPr>
      </w:pPr>
    </w:p>
    <w:p w:rsidR="000B31EE" w:rsidRPr="00D478C3" w:rsidRDefault="000B31EE" w:rsidP="00D478C3">
      <w:pPr>
        <w:pStyle w:val="NoSpacing"/>
        <w:rPr>
          <w:rFonts w:ascii="Comic Sans MS" w:hAnsi="Comic Sans MS"/>
          <w:sz w:val="20"/>
          <w:szCs w:val="20"/>
        </w:rPr>
      </w:pPr>
      <w:r w:rsidRPr="0044246D">
        <w:rPr>
          <w:rFonts w:ascii="Comic Sans MS" w:hAnsi="Comic Sans MS"/>
          <w:sz w:val="20"/>
          <w:szCs w:val="20"/>
        </w:rPr>
        <w:t>Eğitim yılı boyunca her çocuk için “Gelişim Gözlem Formu” doldurulur. Eylül ayında “Okul Tanıtım ve Aileyi Tanıma Dosyasında Bulunan Formlar” , “Aile Eğitimi İhtiyaç Belirleme Formu” ve “Aile Katılım Formu” uygulanır. Eylül, Ocak ve Haziran aylarında her çocuk için “Gelişim Raporu” doldurulur.</w:t>
      </w:r>
    </w:p>
    <w:sectPr w:rsidR="000B31EE" w:rsidRPr="00D478C3"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31EE" w:rsidRDefault="000B31EE" w:rsidP="00806A98">
      <w:pPr>
        <w:spacing w:after="0" w:line="240" w:lineRule="auto"/>
      </w:pPr>
      <w:r>
        <w:separator/>
      </w:r>
    </w:p>
  </w:endnote>
  <w:endnote w:type="continuationSeparator" w:id="0">
    <w:p w:rsidR="000B31EE" w:rsidRDefault="000B31EE"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1EE" w:rsidRDefault="000B31EE">
    <w:pPr>
      <w:pStyle w:val="Footer"/>
    </w:pPr>
  </w:p>
  <w:p w:rsidR="000B31EE" w:rsidRDefault="000B31EE">
    <w:pPr>
      <w:pStyle w:val="Footer"/>
    </w:pPr>
  </w:p>
  <w:p w:rsidR="000B31EE" w:rsidRDefault="000B31E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31EE" w:rsidRDefault="000B31EE" w:rsidP="00806A98">
      <w:pPr>
        <w:spacing w:after="0" w:line="240" w:lineRule="auto"/>
      </w:pPr>
      <w:r>
        <w:separator/>
      </w:r>
    </w:p>
  </w:footnote>
  <w:footnote w:type="continuationSeparator" w:id="0">
    <w:p w:rsidR="000B31EE" w:rsidRDefault="000B31EE"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91A2CD2"/>
    <w:multiLevelType w:val="hybridMultilevel"/>
    <w:tmpl w:val="561284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5"/>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 w:numId="16">
    <w:abstractNumId w:val="1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B31EE"/>
    <w:rsid w:val="000F3B1A"/>
    <w:rsid w:val="00113F35"/>
    <w:rsid w:val="0015787C"/>
    <w:rsid w:val="00165788"/>
    <w:rsid w:val="001719B7"/>
    <w:rsid w:val="0018560E"/>
    <w:rsid w:val="001A45E0"/>
    <w:rsid w:val="001B09CB"/>
    <w:rsid w:val="001D0122"/>
    <w:rsid w:val="001E5129"/>
    <w:rsid w:val="001F341C"/>
    <w:rsid w:val="001F4B0C"/>
    <w:rsid w:val="002134AD"/>
    <w:rsid w:val="00216154"/>
    <w:rsid w:val="002201E3"/>
    <w:rsid w:val="002A1BCC"/>
    <w:rsid w:val="002B5687"/>
    <w:rsid w:val="002C40DB"/>
    <w:rsid w:val="002D4744"/>
    <w:rsid w:val="0030759F"/>
    <w:rsid w:val="003A2AC5"/>
    <w:rsid w:val="003C0F4A"/>
    <w:rsid w:val="003C2D3A"/>
    <w:rsid w:val="003E254C"/>
    <w:rsid w:val="00411C7A"/>
    <w:rsid w:val="00430623"/>
    <w:rsid w:val="00436F22"/>
    <w:rsid w:val="0044246D"/>
    <w:rsid w:val="00445C4B"/>
    <w:rsid w:val="00446ED2"/>
    <w:rsid w:val="00455396"/>
    <w:rsid w:val="004914F2"/>
    <w:rsid w:val="00497BC7"/>
    <w:rsid w:val="004C5BC8"/>
    <w:rsid w:val="004D71CA"/>
    <w:rsid w:val="004E21F3"/>
    <w:rsid w:val="004E2C35"/>
    <w:rsid w:val="004F21E0"/>
    <w:rsid w:val="004F353B"/>
    <w:rsid w:val="00504F68"/>
    <w:rsid w:val="00521BB8"/>
    <w:rsid w:val="00527203"/>
    <w:rsid w:val="00575E94"/>
    <w:rsid w:val="00577EBE"/>
    <w:rsid w:val="0059067C"/>
    <w:rsid w:val="005B492E"/>
    <w:rsid w:val="005C3EC7"/>
    <w:rsid w:val="005C5442"/>
    <w:rsid w:val="005D35FA"/>
    <w:rsid w:val="00606435"/>
    <w:rsid w:val="0063376D"/>
    <w:rsid w:val="0064489B"/>
    <w:rsid w:val="006836CC"/>
    <w:rsid w:val="006A3073"/>
    <w:rsid w:val="006A4512"/>
    <w:rsid w:val="006A6B3E"/>
    <w:rsid w:val="006B525C"/>
    <w:rsid w:val="006D28C4"/>
    <w:rsid w:val="006D6401"/>
    <w:rsid w:val="00764F63"/>
    <w:rsid w:val="007706DB"/>
    <w:rsid w:val="00794DDE"/>
    <w:rsid w:val="007F301B"/>
    <w:rsid w:val="00801C8B"/>
    <w:rsid w:val="00806A98"/>
    <w:rsid w:val="0085733F"/>
    <w:rsid w:val="008637FB"/>
    <w:rsid w:val="00890E89"/>
    <w:rsid w:val="008978B2"/>
    <w:rsid w:val="008B7296"/>
    <w:rsid w:val="008E20FE"/>
    <w:rsid w:val="009319CC"/>
    <w:rsid w:val="009367C8"/>
    <w:rsid w:val="00942E94"/>
    <w:rsid w:val="00953F4E"/>
    <w:rsid w:val="00954DBC"/>
    <w:rsid w:val="009A20AC"/>
    <w:rsid w:val="009A586A"/>
    <w:rsid w:val="00A0112F"/>
    <w:rsid w:val="00A10CBE"/>
    <w:rsid w:val="00A137A6"/>
    <w:rsid w:val="00A16277"/>
    <w:rsid w:val="00A62724"/>
    <w:rsid w:val="00A74474"/>
    <w:rsid w:val="00A85CB0"/>
    <w:rsid w:val="00A93841"/>
    <w:rsid w:val="00AD00DF"/>
    <w:rsid w:val="00AE611F"/>
    <w:rsid w:val="00B131D1"/>
    <w:rsid w:val="00B20D74"/>
    <w:rsid w:val="00B64698"/>
    <w:rsid w:val="00BA482B"/>
    <w:rsid w:val="00BB3A48"/>
    <w:rsid w:val="00BC6104"/>
    <w:rsid w:val="00BE067A"/>
    <w:rsid w:val="00C110B3"/>
    <w:rsid w:val="00C3789F"/>
    <w:rsid w:val="00C644FA"/>
    <w:rsid w:val="00C66B23"/>
    <w:rsid w:val="00C903B4"/>
    <w:rsid w:val="00CA20A7"/>
    <w:rsid w:val="00CE6E6F"/>
    <w:rsid w:val="00CF464B"/>
    <w:rsid w:val="00D01E43"/>
    <w:rsid w:val="00D34CB4"/>
    <w:rsid w:val="00D478C3"/>
    <w:rsid w:val="00D75021"/>
    <w:rsid w:val="00D94A26"/>
    <w:rsid w:val="00E1402F"/>
    <w:rsid w:val="00E4402B"/>
    <w:rsid w:val="00E47557"/>
    <w:rsid w:val="00E823BB"/>
    <w:rsid w:val="00E8439E"/>
    <w:rsid w:val="00E9611D"/>
    <w:rsid w:val="00EC6C15"/>
    <w:rsid w:val="00ED34F9"/>
    <w:rsid w:val="00ED6BD1"/>
    <w:rsid w:val="00ED7DEF"/>
    <w:rsid w:val="00EE47F4"/>
    <w:rsid w:val="00EF1A06"/>
    <w:rsid w:val="00F25426"/>
    <w:rsid w:val="00F300A9"/>
    <w:rsid w:val="00F41E99"/>
    <w:rsid w:val="00F53DE0"/>
    <w:rsid w:val="00F61B8B"/>
    <w:rsid w:val="00F875E3"/>
    <w:rsid w:val="00F91FFA"/>
    <w:rsid w:val="00F92AFE"/>
    <w:rsid w:val="00FC374B"/>
    <w:rsid w:val="00FC771F"/>
    <w:rsid w:val="00FE1FA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CB4"/>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856844111">
      <w:marLeft w:val="0"/>
      <w:marRight w:val="0"/>
      <w:marTop w:val="0"/>
      <w:marBottom w:val="0"/>
      <w:divBdr>
        <w:top w:val="none" w:sz="0" w:space="0" w:color="auto"/>
        <w:left w:val="none" w:sz="0" w:space="0" w:color="auto"/>
        <w:bottom w:val="none" w:sz="0" w:space="0" w:color="auto"/>
        <w:right w:val="none" w:sz="0" w:space="0" w:color="auto"/>
      </w:divBdr>
    </w:div>
    <w:div w:id="856844112">
      <w:marLeft w:val="0"/>
      <w:marRight w:val="0"/>
      <w:marTop w:val="0"/>
      <w:marBottom w:val="0"/>
      <w:divBdr>
        <w:top w:val="none" w:sz="0" w:space="0" w:color="auto"/>
        <w:left w:val="none" w:sz="0" w:space="0" w:color="auto"/>
        <w:bottom w:val="none" w:sz="0" w:space="0" w:color="auto"/>
        <w:right w:val="none" w:sz="0" w:space="0" w:color="auto"/>
      </w:divBdr>
    </w:div>
    <w:div w:id="856844113">
      <w:marLeft w:val="0"/>
      <w:marRight w:val="0"/>
      <w:marTop w:val="0"/>
      <w:marBottom w:val="0"/>
      <w:divBdr>
        <w:top w:val="none" w:sz="0" w:space="0" w:color="auto"/>
        <w:left w:val="none" w:sz="0" w:space="0" w:color="auto"/>
        <w:bottom w:val="none" w:sz="0" w:space="0" w:color="auto"/>
        <w:right w:val="none" w:sz="0" w:space="0" w:color="auto"/>
      </w:divBdr>
    </w:div>
    <w:div w:id="8568441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TotalTime>
  <Pages>5</Pages>
  <Words>1414</Words>
  <Characters>8063</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7</cp:revision>
  <dcterms:created xsi:type="dcterms:W3CDTF">2015-07-29T12:50:00Z</dcterms:created>
  <dcterms:modified xsi:type="dcterms:W3CDTF">2016-08-28T21:37:00Z</dcterms:modified>
</cp:coreProperties>
</file>